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EA35D" w14:textId="476239D4" w:rsidR="00424A5A" w:rsidRPr="00D60287" w:rsidRDefault="00D60287">
      <w:pPr>
        <w:rPr>
          <w:rFonts w:ascii="Tahoma" w:hAnsi="Tahoma" w:cs="Tahoma"/>
          <w:sz w:val="20"/>
          <w:szCs w:val="20"/>
        </w:rPr>
      </w:pPr>
      <w:r w:rsidRPr="00D60287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5FB4C180" wp14:editId="5BCFA10C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4DF756" w14:textId="77777777" w:rsidR="00424A5A" w:rsidRPr="00D60287" w:rsidRDefault="00424A5A">
      <w:pPr>
        <w:rPr>
          <w:rFonts w:ascii="Tahoma" w:hAnsi="Tahoma" w:cs="Tahoma"/>
          <w:sz w:val="20"/>
          <w:szCs w:val="20"/>
        </w:rPr>
      </w:pPr>
    </w:p>
    <w:p w14:paraId="74165BD5" w14:textId="77777777" w:rsidR="00424A5A" w:rsidRPr="00D60287" w:rsidRDefault="00424A5A" w:rsidP="00424A5A">
      <w:pPr>
        <w:rPr>
          <w:rFonts w:ascii="Tahoma" w:hAnsi="Tahoma" w:cs="Tahoma"/>
          <w:sz w:val="20"/>
          <w:szCs w:val="20"/>
        </w:rPr>
      </w:pPr>
    </w:p>
    <w:p w14:paraId="18CDE00F" w14:textId="77777777" w:rsidR="00424A5A" w:rsidRPr="00D60287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D60287" w14:paraId="74A71D06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2D1965A9" w14:textId="77777777" w:rsidR="00424A5A" w:rsidRPr="00D60287" w:rsidRDefault="00424A5A" w:rsidP="0069396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60287">
              <w:rPr>
                <w:rFonts w:ascii="Tahoma" w:hAnsi="Tahoma" w:cs="Tahoma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25DBF70" w14:textId="12FC949C" w:rsidR="00424A5A" w:rsidRPr="00D60287" w:rsidRDefault="00D60287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D60287">
              <w:rPr>
                <w:rFonts w:ascii="Tahoma" w:hAnsi="Tahoma" w:cs="Tahoma"/>
                <w:color w:val="0000FF"/>
                <w:sz w:val="16"/>
                <w:szCs w:val="16"/>
              </w:rPr>
              <w:t>43001-283/2025-01</w:t>
            </w:r>
          </w:p>
        </w:tc>
        <w:tc>
          <w:tcPr>
            <w:tcW w:w="1080" w:type="dxa"/>
            <w:vAlign w:val="center"/>
          </w:tcPr>
          <w:p w14:paraId="21860AA0" w14:textId="77777777" w:rsidR="00424A5A" w:rsidRPr="00D60287" w:rsidRDefault="00424A5A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E5254EC" w14:textId="77777777" w:rsidR="00424A5A" w:rsidRPr="00D60287" w:rsidRDefault="00424A5A" w:rsidP="0069396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60287">
              <w:rPr>
                <w:rFonts w:ascii="Tahoma" w:hAnsi="Tahoma" w:cs="Tahoma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790AF70" w14:textId="2866EACE" w:rsidR="00424A5A" w:rsidRPr="00D60287" w:rsidRDefault="00D60287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D60287">
              <w:rPr>
                <w:rFonts w:ascii="Tahoma" w:hAnsi="Tahoma" w:cs="Tahoma"/>
                <w:color w:val="0000FF"/>
                <w:sz w:val="16"/>
                <w:szCs w:val="16"/>
              </w:rPr>
              <w:t>A-45/25 S</w:t>
            </w:r>
            <w:r w:rsidR="00424A5A" w:rsidRPr="00D60287">
              <w:rPr>
                <w:rFonts w:ascii="Tahoma" w:hAnsi="Tahoma" w:cs="Tahoma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D60287" w14:paraId="1DEA372A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4A115801" w14:textId="77777777" w:rsidR="00424A5A" w:rsidRPr="00D60287" w:rsidRDefault="00424A5A" w:rsidP="0069396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60287">
              <w:rPr>
                <w:rFonts w:ascii="Tahoma" w:hAnsi="Tahoma" w:cs="Tahoma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669FCB3" w14:textId="3C78E39B" w:rsidR="00424A5A" w:rsidRPr="00D60287" w:rsidRDefault="00D60287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D60287">
              <w:rPr>
                <w:rFonts w:ascii="Tahoma" w:hAnsi="Tahoma" w:cs="Tahoma"/>
                <w:color w:val="0000FF"/>
                <w:sz w:val="16"/>
                <w:szCs w:val="16"/>
              </w:rPr>
              <w:t>17.11.2025</w:t>
            </w:r>
          </w:p>
        </w:tc>
        <w:tc>
          <w:tcPr>
            <w:tcW w:w="1080" w:type="dxa"/>
            <w:vAlign w:val="center"/>
          </w:tcPr>
          <w:p w14:paraId="7B102CCD" w14:textId="77777777" w:rsidR="00424A5A" w:rsidRPr="00D60287" w:rsidRDefault="00424A5A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693A325" w14:textId="77777777" w:rsidR="00424A5A" w:rsidRPr="00D60287" w:rsidRDefault="00424A5A" w:rsidP="0069396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60287">
              <w:rPr>
                <w:rFonts w:ascii="Tahoma" w:hAnsi="Tahoma" w:cs="Tahoma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8E680DB" w14:textId="0228156A" w:rsidR="00424A5A" w:rsidRPr="00D60287" w:rsidRDefault="00D60287" w:rsidP="0069396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D60287">
              <w:rPr>
                <w:rFonts w:ascii="Tahoma" w:hAnsi="Tahoma" w:cs="Tahoma"/>
                <w:color w:val="0000FF"/>
                <w:sz w:val="16"/>
                <w:szCs w:val="16"/>
              </w:rPr>
              <w:t>2431-25-000982/0</w:t>
            </w:r>
          </w:p>
        </w:tc>
      </w:tr>
    </w:tbl>
    <w:p w14:paraId="3D53056C" w14:textId="77777777" w:rsidR="00424A5A" w:rsidRPr="00D60287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3503DECB" w14:textId="77777777" w:rsidR="00424A5A" w:rsidRPr="00D60287" w:rsidRDefault="00424A5A">
      <w:pPr>
        <w:rPr>
          <w:rFonts w:ascii="Tahoma" w:hAnsi="Tahoma" w:cs="Tahoma"/>
          <w:sz w:val="20"/>
          <w:szCs w:val="20"/>
        </w:rPr>
      </w:pPr>
    </w:p>
    <w:p w14:paraId="7086F46D" w14:textId="77777777" w:rsidR="00556816" w:rsidRPr="00D60287" w:rsidRDefault="00556816">
      <w:pPr>
        <w:rPr>
          <w:rFonts w:ascii="Tahoma" w:hAnsi="Tahoma" w:cs="Tahoma"/>
          <w:sz w:val="20"/>
          <w:szCs w:val="20"/>
        </w:rPr>
      </w:pPr>
    </w:p>
    <w:p w14:paraId="045BDBE8" w14:textId="77777777" w:rsidR="00424A5A" w:rsidRPr="00D60287" w:rsidRDefault="00424A5A">
      <w:pPr>
        <w:rPr>
          <w:rFonts w:ascii="Tahoma" w:hAnsi="Tahoma" w:cs="Tahoma"/>
          <w:sz w:val="20"/>
          <w:szCs w:val="20"/>
        </w:rPr>
      </w:pPr>
    </w:p>
    <w:p w14:paraId="531012BF" w14:textId="77777777" w:rsidR="00556816" w:rsidRPr="00D60287" w:rsidRDefault="00556816">
      <w:pPr>
        <w:rPr>
          <w:rFonts w:ascii="Tahoma" w:hAnsi="Tahoma" w:cs="Tahoma"/>
          <w:sz w:val="20"/>
          <w:szCs w:val="20"/>
        </w:rPr>
      </w:pPr>
    </w:p>
    <w:p w14:paraId="2AABFD75" w14:textId="77777777" w:rsidR="00556816" w:rsidRPr="00D60287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D60287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32743B4" w14:textId="77777777" w:rsidR="00556816" w:rsidRPr="00D60287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D60287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45D0DD5" w14:textId="77777777" w:rsidR="00556816" w:rsidRPr="00D60287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D60287" w14:paraId="21EE7FA4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70E87C1E" w14:textId="665148E2" w:rsidR="00556816" w:rsidRPr="00D60287" w:rsidRDefault="00D60287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D60287">
              <w:rPr>
                <w:rFonts w:ascii="Tahoma" w:hAnsi="Tahoma" w:cs="Tahoma"/>
                <w:b/>
                <w:szCs w:val="20"/>
              </w:rPr>
              <w:t>PZI rekonstrukcije ceste G2-103/1009 Plave - Solkan od km 5+670 do km 8+150</w:t>
            </w:r>
          </w:p>
        </w:tc>
      </w:tr>
    </w:tbl>
    <w:p w14:paraId="55A36A0E" w14:textId="77777777" w:rsidR="00556816" w:rsidRPr="00D60287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79286CC1" w14:textId="77777777" w:rsidR="004B34B5" w:rsidRPr="00D6028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EE127DE" w14:textId="7EDDE375" w:rsidR="000646A9" w:rsidRPr="00D60287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D60287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216C07F3" w14:textId="77777777" w:rsidR="00D60287" w:rsidRPr="00D60287" w:rsidRDefault="00D60287" w:rsidP="000646A9">
      <w:pPr>
        <w:pStyle w:val="Konnaopomba-besedilo"/>
        <w:jc w:val="both"/>
        <w:rPr>
          <w:rFonts w:ascii="Tahoma" w:hAnsi="Tahoma" w:cs="Tahoma"/>
          <w:szCs w:val="20"/>
        </w:rPr>
      </w:pPr>
    </w:p>
    <w:p w14:paraId="3EC33DF3" w14:textId="77777777" w:rsidR="004B34B5" w:rsidRPr="00D6028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632C65FF" w14:textId="33F9A940" w:rsidR="00556816" w:rsidRPr="00D60287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D60287">
        <w:rPr>
          <w:rFonts w:ascii="Tahoma" w:hAnsi="Tahoma" w:cs="Tahoma"/>
          <w:szCs w:val="20"/>
        </w:rPr>
        <w:t>Obrazložitev sprememb:</w:t>
      </w:r>
    </w:p>
    <w:p w14:paraId="7DA0A3C9" w14:textId="77777777" w:rsidR="00D60287" w:rsidRPr="00D60287" w:rsidRDefault="00D60287" w:rsidP="00D60287">
      <w:pPr>
        <w:pStyle w:val="Telobesedila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 w:rsidRPr="00D60287">
        <w:rPr>
          <w:rFonts w:ascii="Tahoma" w:hAnsi="Tahoma" w:cs="Tahoma"/>
          <w:color w:val="333333"/>
          <w:szCs w:val="20"/>
          <w:shd w:val="clear" w:color="auto" w:fill="FFFFFF"/>
        </w:rPr>
        <w:t>Naročnik spreminja 1. točko navodil za pripravo ponudbe v delu kjer so navedeni roki za postavljanje vprašanj, oddajo in odpiranje ponudb, tako da se glasi:</w:t>
      </w:r>
    </w:p>
    <w:p w14:paraId="0BDEB8A5" w14:textId="77777777" w:rsidR="00D60287" w:rsidRPr="00D60287" w:rsidRDefault="00D60287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1"/>
      </w:tblGrid>
      <w:tr w:rsidR="00556816" w:rsidRPr="00D60287" w14:paraId="138613D2" w14:textId="77777777" w:rsidTr="00D6028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321" w:type="dxa"/>
          </w:tcPr>
          <w:p w14:paraId="704CB8E9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tbl>
            <w:tblPr>
              <w:tblpPr w:leftFromText="141" w:rightFromText="141" w:vertAnchor="page" w:horzAnchor="margin" w:tblpY="1"/>
              <w:tblOverlap w:val="never"/>
              <w:tblW w:w="817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52"/>
              <w:gridCol w:w="1361"/>
              <w:gridCol w:w="1485"/>
              <w:gridCol w:w="2973"/>
            </w:tblGrid>
            <w:tr w:rsidR="00D60287" w14:paraId="6EC96709" w14:textId="77777777" w:rsidTr="00D60287">
              <w:trPr>
                <w:cantSplit/>
                <w:trHeight w:val="432"/>
              </w:trPr>
              <w:tc>
                <w:tcPr>
                  <w:tcW w:w="235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985DEB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Predmet naročila:</w:t>
                  </w:r>
                </w:p>
              </w:tc>
              <w:tc>
                <w:tcPr>
                  <w:tcW w:w="581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nil"/>
                    <w:right w:val="single" w:sz="2" w:space="0" w:color="auto"/>
                  </w:tcBorders>
                  <w:hideMark/>
                </w:tcPr>
                <w:p w14:paraId="6F57CA06" w14:textId="77777777" w:rsidR="00D60287" w:rsidRDefault="00D60287" w:rsidP="00D6028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PZI rekonstrukcije ceste G2-103/1009 Plave - Solkan </w:t>
                  </w:r>
                </w:p>
                <w:p w14:paraId="15EE373A" w14:textId="77777777" w:rsidR="00D60287" w:rsidRDefault="00D60287" w:rsidP="00D60287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od km 5+670 do km 8+150</w:t>
                  </w:r>
                </w:p>
              </w:tc>
            </w:tr>
            <w:tr w:rsidR="00D60287" w14:paraId="6CFA8D5A" w14:textId="77777777" w:rsidTr="00D60287">
              <w:trPr>
                <w:cantSplit/>
                <w:trHeight w:val="295"/>
              </w:trPr>
              <w:tc>
                <w:tcPr>
                  <w:tcW w:w="235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F82C299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Vrsta postopka:</w:t>
                  </w:r>
                </w:p>
              </w:tc>
              <w:tc>
                <w:tcPr>
                  <w:tcW w:w="581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nil"/>
                    <w:right w:val="single" w:sz="2" w:space="0" w:color="auto"/>
                  </w:tcBorders>
                  <w:hideMark/>
                </w:tcPr>
                <w:p w14:paraId="16704B04" w14:textId="77777777" w:rsidR="00D60287" w:rsidRDefault="00D60287" w:rsidP="00D60287">
                  <w:pPr>
                    <w:autoSpaceDE w:val="0"/>
                    <w:autoSpaceDN w:val="0"/>
                    <w:adjustRightInd w:val="0"/>
                    <w:spacing w:before="6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Odprti postopek  </w:t>
                  </w:r>
                </w:p>
              </w:tc>
            </w:tr>
            <w:tr w:rsidR="00D60287" w14:paraId="1823B3E8" w14:textId="77777777" w:rsidTr="00D60287">
              <w:trPr>
                <w:cantSplit/>
                <w:trHeight w:val="366"/>
              </w:trPr>
              <w:tc>
                <w:tcPr>
                  <w:tcW w:w="235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30D98AC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Rok za izvedbo naročila:</w:t>
                  </w:r>
                </w:p>
              </w:tc>
              <w:tc>
                <w:tcPr>
                  <w:tcW w:w="581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BA6FCBE" w14:textId="77777777" w:rsidR="00D60287" w:rsidRDefault="00D60287" w:rsidP="00D60287">
                  <w:pPr>
                    <w:pStyle w:val="NavadenTimesNewRoman"/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270 dni od sklenitve pogodbe za projektno dokumentacijo na nivoju PZI za obravnavo pred recenzijsko komisijo.</w:t>
                  </w:r>
                </w:p>
                <w:p w14:paraId="703ABAF8" w14:textId="77777777" w:rsidR="00D60287" w:rsidRDefault="00D60287" w:rsidP="00D60287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Rok veljavnosti pogodbe znaša 24 mesecev od sklenitve pogodbe.</w:t>
                  </w:r>
                </w:p>
              </w:tc>
            </w:tr>
            <w:tr w:rsidR="00D60287" w14:paraId="631C5D46" w14:textId="77777777" w:rsidTr="00D60287">
              <w:trPr>
                <w:cantSplit/>
                <w:trHeight w:val="481"/>
              </w:trPr>
              <w:tc>
                <w:tcPr>
                  <w:tcW w:w="235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CB98FD8" w14:textId="77777777" w:rsidR="00D60287" w:rsidRDefault="00D60287" w:rsidP="00D60287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Rok za postavitev vprašanj:</w:t>
                  </w:r>
                </w:p>
                <w:p w14:paraId="65D00CA9" w14:textId="77777777" w:rsidR="00D60287" w:rsidRDefault="00D60287" w:rsidP="00D60287">
                  <w:pPr>
                    <w:spacing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(datum, ura, naslov):</w:t>
                  </w:r>
                </w:p>
              </w:tc>
              <w:tc>
                <w:tcPr>
                  <w:tcW w:w="136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9829C43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24.11.2025</w:t>
                  </w:r>
                </w:p>
              </w:tc>
              <w:tc>
                <w:tcPr>
                  <w:tcW w:w="148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2B1B39F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12.00</w:t>
                  </w:r>
                </w:p>
              </w:tc>
              <w:tc>
                <w:tcPr>
                  <w:tcW w:w="297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644A937" w14:textId="77777777" w:rsidR="00D60287" w:rsidRDefault="00D60287" w:rsidP="00D60287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Portal javnih naročil</w:t>
                  </w:r>
                </w:p>
              </w:tc>
            </w:tr>
            <w:tr w:rsidR="00D60287" w14:paraId="22F5B3CF" w14:textId="77777777" w:rsidTr="00D60287">
              <w:trPr>
                <w:cantSplit/>
                <w:trHeight w:val="481"/>
              </w:trPr>
              <w:tc>
                <w:tcPr>
                  <w:tcW w:w="235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2332C68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Oddaja ponudb </w:t>
                  </w:r>
                  <w:r>
                    <w:rPr>
                      <w:rFonts w:ascii="Arial" w:hAnsi="Arial" w:cs="Arial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36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03B73CA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3.12.2025</w:t>
                  </w:r>
                </w:p>
              </w:tc>
              <w:tc>
                <w:tcPr>
                  <w:tcW w:w="148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3D5D656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9.00</w:t>
                  </w:r>
                </w:p>
              </w:tc>
              <w:tc>
                <w:tcPr>
                  <w:tcW w:w="297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4D8C85CC" w14:textId="77777777" w:rsidR="00D60287" w:rsidRDefault="00D60287" w:rsidP="00D60287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Informacijski sistem e-JN</w:t>
                  </w:r>
                </w:p>
              </w:tc>
            </w:tr>
            <w:tr w:rsidR="00D60287" w14:paraId="510C7362" w14:textId="77777777" w:rsidTr="00D60287">
              <w:trPr>
                <w:cantSplit/>
                <w:trHeight w:val="481"/>
              </w:trPr>
              <w:tc>
                <w:tcPr>
                  <w:tcW w:w="235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6FFD7BA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Odpiranje ponudb </w:t>
                  </w:r>
                  <w:r>
                    <w:rPr>
                      <w:rFonts w:ascii="Arial" w:hAnsi="Arial" w:cs="Arial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36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003D801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3.12.2025</w:t>
                  </w:r>
                </w:p>
              </w:tc>
              <w:tc>
                <w:tcPr>
                  <w:tcW w:w="148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0E828B9D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10.00</w:t>
                  </w:r>
                </w:p>
              </w:tc>
              <w:tc>
                <w:tcPr>
                  <w:tcW w:w="297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4132B311" w14:textId="77777777" w:rsidR="00D60287" w:rsidRDefault="00D60287" w:rsidP="00D60287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D60287" w14:paraId="5F94BAC4" w14:textId="77777777" w:rsidTr="00D60287">
              <w:trPr>
                <w:cantSplit/>
                <w:trHeight w:val="1149"/>
              </w:trPr>
              <w:tc>
                <w:tcPr>
                  <w:tcW w:w="235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5B35921" w14:textId="77777777" w:rsidR="00D60287" w:rsidRDefault="00D60287" w:rsidP="00D6028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Razpisna dokumentacija:</w:t>
                  </w:r>
                </w:p>
              </w:tc>
              <w:tc>
                <w:tcPr>
                  <w:tcW w:w="5819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C6F41B9" w14:textId="77777777" w:rsidR="00D60287" w:rsidRDefault="00D60287" w:rsidP="00D60287">
                  <w:pPr>
                    <w:pStyle w:val="uicovLesinemnacestiR326"/>
                    <w:spacing w:before="120" w:line="240" w:lineRule="auto"/>
                    <w:rPr>
                      <w:rFonts w:ascii="Arial" w:hAnsi="Arial" w:cs="Arial"/>
                      <w:b w:val="0"/>
                      <w:sz w:val="20"/>
                      <w:lang w:val="sl-SI"/>
                    </w:rPr>
                  </w:pPr>
                  <w:r>
                    <w:rPr>
                      <w:rFonts w:ascii="Arial" w:hAnsi="Arial" w:cs="Arial"/>
                      <w:b w:val="0"/>
                      <w:sz w:val="20"/>
                      <w:lang w:val="sl-SI"/>
                    </w:rPr>
                    <w:t>Specifikacija naročila (Projektna naloga, Specifikacija naročila z navedbo odgovornih oseb)</w:t>
                  </w:r>
                </w:p>
                <w:p w14:paraId="43391DEA" w14:textId="77777777" w:rsidR="00D60287" w:rsidRDefault="00D60287" w:rsidP="00D60287">
                  <w:pPr>
                    <w:pStyle w:val="uicovLesinemnacestiR326"/>
                    <w:spacing w:line="240" w:lineRule="auto"/>
                    <w:jc w:val="both"/>
                    <w:rPr>
                      <w:rFonts w:ascii="Arial" w:hAnsi="Arial" w:cs="Arial"/>
                      <w:b w:val="0"/>
                      <w:sz w:val="20"/>
                      <w:lang w:val="sl-SI"/>
                    </w:rPr>
                  </w:pPr>
                  <w:r>
                    <w:rPr>
                      <w:rFonts w:ascii="Arial" w:hAnsi="Arial" w:cs="Arial"/>
                      <w:b w:val="0"/>
                      <w:sz w:val="20"/>
                      <w:lang w:val="sl-SI"/>
                    </w:rPr>
                    <w:t>Navodila za pripravo ponudbe</w:t>
                  </w:r>
                </w:p>
                <w:p w14:paraId="013D6D55" w14:textId="77777777" w:rsidR="00D60287" w:rsidRDefault="00D60287" w:rsidP="00D60287">
                  <w:pPr>
                    <w:pStyle w:val="uicovLesinemnacestiR326"/>
                    <w:spacing w:line="240" w:lineRule="auto"/>
                    <w:jc w:val="both"/>
                    <w:rPr>
                      <w:rFonts w:ascii="Arial" w:hAnsi="Arial" w:cs="Arial"/>
                      <w:b w:val="0"/>
                      <w:sz w:val="20"/>
                      <w:lang w:val="sl-SI"/>
                    </w:rPr>
                  </w:pPr>
                  <w:r>
                    <w:rPr>
                      <w:rFonts w:ascii="Arial" w:hAnsi="Arial" w:cs="Arial"/>
                      <w:b w:val="0"/>
                      <w:sz w:val="20"/>
                      <w:lang w:val="sl-SI"/>
                    </w:rPr>
                    <w:t>Vzorec pogodbe</w:t>
                  </w:r>
                </w:p>
                <w:p w14:paraId="2C9808C2" w14:textId="77777777" w:rsidR="00D60287" w:rsidRDefault="00D60287" w:rsidP="00D60287">
                  <w:pPr>
                    <w:pStyle w:val="uicovLesinemnacestiR326"/>
                    <w:spacing w:after="120" w:line="240" w:lineRule="auto"/>
                    <w:jc w:val="both"/>
                    <w:rPr>
                      <w:rFonts w:ascii="Arial" w:hAnsi="Arial" w:cs="Arial"/>
                      <w:b w:val="0"/>
                      <w:sz w:val="20"/>
                      <w:lang w:val="sl-SI"/>
                    </w:rPr>
                  </w:pPr>
                  <w:r>
                    <w:rPr>
                      <w:rFonts w:ascii="Arial" w:hAnsi="Arial" w:cs="Arial"/>
                      <w:b w:val="0"/>
                      <w:sz w:val="20"/>
                      <w:lang w:val="sl-SI"/>
                    </w:rPr>
                    <w:t>ESPD</w:t>
                  </w:r>
                </w:p>
              </w:tc>
            </w:tr>
          </w:tbl>
          <w:p w14:paraId="2EA8448D" w14:textId="77777777" w:rsidR="00D60287" w:rsidRDefault="00D6028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3951D5DB" w14:textId="4A5EB73C" w:rsidR="00D60287" w:rsidRPr="00D60287" w:rsidRDefault="00D6028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19B309ED" w14:textId="77777777" w:rsidR="00556816" w:rsidRPr="00D60287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4908A24" w14:textId="77777777" w:rsidR="004B34B5" w:rsidRPr="00D6028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8102DAB" w14:textId="77777777" w:rsidR="004B34B5" w:rsidRPr="00D6028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D60287">
        <w:rPr>
          <w:rFonts w:ascii="Tahoma" w:hAnsi="Tahoma" w:cs="Tahoma"/>
          <w:szCs w:val="20"/>
        </w:rPr>
        <w:t>Spremembe</w:t>
      </w:r>
      <w:r w:rsidR="00556816" w:rsidRPr="00D60287">
        <w:rPr>
          <w:rFonts w:ascii="Tahoma" w:hAnsi="Tahoma" w:cs="Tahoma"/>
          <w:szCs w:val="20"/>
        </w:rPr>
        <w:t xml:space="preserve"> </w:t>
      </w:r>
      <w:r w:rsidRPr="00D60287">
        <w:rPr>
          <w:rFonts w:ascii="Tahoma" w:hAnsi="Tahoma" w:cs="Tahoma"/>
          <w:szCs w:val="20"/>
        </w:rPr>
        <w:t>so</w:t>
      </w:r>
      <w:r w:rsidR="00556816" w:rsidRPr="00D60287">
        <w:rPr>
          <w:rFonts w:ascii="Tahoma" w:hAnsi="Tahoma" w:cs="Tahoma"/>
          <w:szCs w:val="20"/>
        </w:rPr>
        <w:t xml:space="preserve"> sestavni del razpisne dokumentacije in </w:t>
      </w:r>
      <w:r w:rsidRPr="00D60287">
        <w:rPr>
          <w:rFonts w:ascii="Tahoma" w:hAnsi="Tahoma" w:cs="Tahoma"/>
          <w:szCs w:val="20"/>
        </w:rPr>
        <w:t>jih</w:t>
      </w:r>
      <w:r w:rsidR="00556816" w:rsidRPr="00D60287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D602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1058C" w14:textId="77777777" w:rsidR="00D60287" w:rsidRDefault="00D60287">
      <w:r>
        <w:separator/>
      </w:r>
    </w:p>
  </w:endnote>
  <w:endnote w:type="continuationSeparator" w:id="0">
    <w:p w14:paraId="109B0281" w14:textId="77777777" w:rsidR="00D60287" w:rsidRDefault="00D6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98725" w14:textId="77777777" w:rsidR="00D60287" w:rsidRDefault="00D6028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04C06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31E2404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061514E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078EFF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A9B576F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47622B5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6587204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A1ABEA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7E7A" w14:textId="202A93C3" w:rsidR="00A17575" w:rsidRDefault="00A17575" w:rsidP="002507C2">
    <w:pPr>
      <w:pStyle w:val="Noga"/>
      <w:ind w:firstLine="540"/>
    </w:pPr>
    <w:r>
      <w:t xml:space="preserve">  </w:t>
    </w:r>
    <w:r w:rsidR="00D60287" w:rsidRPr="00643501">
      <w:rPr>
        <w:noProof/>
      </w:rPr>
      <w:drawing>
        <wp:inline distT="0" distB="0" distL="0" distR="0" wp14:anchorId="037F2148" wp14:editId="7CE96091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D60287" w:rsidRPr="00643501">
      <w:rPr>
        <w:noProof/>
      </w:rPr>
      <w:drawing>
        <wp:inline distT="0" distB="0" distL="0" distR="0" wp14:anchorId="3F2C7E01" wp14:editId="6B17597A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D60287" w:rsidRPr="00CF74F9">
      <w:rPr>
        <w:noProof/>
      </w:rPr>
      <w:drawing>
        <wp:inline distT="0" distB="0" distL="0" distR="0" wp14:anchorId="28EAC4B5" wp14:editId="7208A711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97B032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0372C" w14:textId="77777777" w:rsidR="00D60287" w:rsidRDefault="00D60287">
      <w:r>
        <w:separator/>
      </w:r>
    </w:p>
  </w:footnote>
  <w:footnote w:type="continuationSeparator" w:id="0">
    <w:p w14:paraId="61D28B29" w14:textId="77777777" w:rsidR="00D60287" w:rsidRDefault="00D60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971E" w14:textId="77777777" w:rsidR="00D60287" w:rsidRDefault="00D6028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01F" w14:textId="77777777" w:rsidR="00D60287" w:rsidRDefault="00D6028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4BC6" w14:textId="77777777" w:rsidR="00D60287" w:rsidRDefault="00D602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287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D60287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3543F4"/>
  <w15:chartTrackingRefBased/>
  <w15:docId w15:val="{94BB42F4-8AED-41C2-88CF-02B396D8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link w:val="Telobesedila2"/>
    <w:rsid w:val="00D60287"/>
    <w:rPr>
      <w:rFonts w:ascii="Arial" w:hAnsi="Arial"/>
      <w:szCs w:val="24"/>
      <w:lang w:eastAsia="en-US"/>
    </w:rPr>
  </w:style>
  <w:style w:type="paragraph" w:customStyle="1" w:styleId="NavadenTimesNewRoman">
    <w:name w:val="Navaden Times New Roman"/>
    <w:basedOn w:val="Navaden"/>
    <w:rsid w:val="00D60287"/>
    <w:pPr>
      <w:widowControl w:val="0"/>
    </w:pPr>
    <w:rPr>
      <w:rFonts w:ascii="Century Gothic" w:eastAsia="Calibri" w:hAnsi="Century Gothic" w:cs="Calibri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D60287"/>
    <w:pPr>
      <w:spacing w:line="360" w:lineRule="auto"/>
    </w:pPr>
    <w:rPr>
      <w:rFonts w:ascii="Century Gothic" w:eastAsia="Calibri" w:hAnsi="Century Gothic" w:cs="Calibri"/>
      <w:b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1</cp:revision>
  <cp:lastPrinted>2008-09-04T08:55:00Z</cp:lastPrinted>
  <dcterms:created xsi:type="dcterms:W3CDTF">2025-11-17T07:58:00Z</dcterms:created>
  <dcterms:modified xsi:type="dcterms:W3CDTF">2025-11-17T08:03:00Z</dcterms:modified>
</cp:coreProperties>
</file>